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4A31" w:rsidRDefault="00EB4A31" w:rsidP="0088196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C34D1">
        <w:rPr>
          <w:rFonts w:ascii="Times New Roman" w:hAnsi="Times New Roman" w:cs="Times New Roman"/>
          <w:b/>
          <w:bCs/>
          <w:sz w:val="24"/>
          <w:szCs w:val="24"/>
        </w:rPr>
        <w:t>ПРЕДЛОЖЕНИЯ</w:t>
      </w:r>
      <w:r w:rsidRPr="001C34D1">
        <w:rPr>
          <w:rFonts w:ascii="Times New Roman" w:hAnsi="Times New Roman" w:cs="Times New Roman"/>
          <w:b/>
          <w:bCs/>
          <w:sz w:val="24"/>
          <w:szCs w:val="24"/>
        </w:rPr>
        <w:br/>
        <w:t xml:space="preserve">о включении дворовой территории в муниципальную программу «Формирование </w:t>
      </w:r>
      <w:r w:rsidRPr="00321369">
        <w:rPr>
          <w:rFonts w:ascii="Times New Roman" w:hAnsi="Times New Roman" w:cs="Times New Roman"/>
          <w:b/>
          <w:bCs/>
          <w:sz w:val="24"/>
          <w:szCs w:val="24"/>
        </w:rPr>
        <w:t>комфортной городской среды на территории муниципального образования</w:t>
      </w:r>
      <w:r w:rsidRPr="001C34D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50319B">
        <w:rPr>
          <w:rFonts w:ascii="Times New Roman" w:hAnsi="Times New Roman" w:cs="Times New Roman"/>
          <w:b/>
          <w:bCs/>
          <w:sz w:val="24"/>
          <w:szCs w:val="24"/>
        </w:rPr>
        <w:t>Лопатинский сельсовет Лопатинского района Пензенской области</w:t>
      </w:r>
      <w:r w:rsidRPr="001C34D1">
        <w:rPr>
          <w:rFonts w:ascii="Times New Roman" w:hAnsi="Times New Roman" w:cs="Times New Roman"/>
          <w:b/>
          <w:bCs/>
          <w:sz w:val="24"/>
          <w:szCs w:val="24"/>
        </w:rPr>
        <w:t xml:space="preserve"> »</w:t>
      </w:r>
    </w:p>
    <w:p w:rsidR="00EB4A31" w:rsidRPr="001C34D1" w:rsidRDefault="00EB4A31" w:rsidP="00E92A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780" w:type="dxa"/>
        <w:tblInd w:w="-8" w:type="dxa"/>
        <w:tblLayout w:type="fixed"/>
        <w:tblCellMar>
          <w:left w:w="10" w:type="dxa"/>
          <w:right w:w="10" w:type="dxa"/>
        </w:tblCellMar>
        <w:tblLook w:val="00A0"/>
      </w:tblPr>
      <w:tblGrid>
        <w:gridCol w:w="738"/>
        <w:gridCol w:w="2816"/>
        <w:gridCol w:w="3788"/>
        <w:gridCol w:w="2438"/>
      </w:tblGrid>
      <w:tr w:rsidR="00EB4A31" w:rsidRPr="005B28F8">
        <w:trPr>
          <w:trHeight w:val="1229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Адресный ориентир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 xml:space="preserve">Предложение </w:t>
            </w:r>
          </w:p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по благоустройству</w:t>
            </w:r>
          </w:p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A31" w:rsidRPr="001C34D1" w:rsidRDefault="00EB4A31" w:rsidP="00970E28">
            <w:pPr>
              <w:spacing w:after="0" w:line="240" w:lineRule="auto"/>
              <w:ind w:left="2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Обоснование</w:t>
            </w:r>
          </w:p>
        </w:tc>
      </w:tr>
      <w:tr w:rsidR="00EB4A31" w:rsidRPr="005B28F8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B4A31" w:rsidRPr="001C34D1" w:rsidRDefault="00EB4A31" w:rsidP="00970E2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B4A31" w:rsidRPr="005B28F8">
        <w:trPr>
          <w:trHeight w:val="307"/>
        </w:trPr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A31" w:rsidRPr="001C34D1" w:rsidRDefault="00EB4A31" w:rsidP="00970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A31" w:rsidRPr="001C34D1" w:rsidRDefault="00EB4A31" w:rsidP="00970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A31" w:rsidRPr="001C34D1" w:rsidRDefault="00EB4A31" w:rsidP="00970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B4A31" w:rsidRPr="001C34D1" w:rsidRDefault="00EB4A31" w:rsidP="00970E2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Pr="001C34D1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z w:val="24"/>
          <w:szCs w:val="24"/>
        </w:rPr>
      </w:pPr>
    </w:p>
    <w:p w:rsidR="00EB4A31" w:rsidRPr="001C34D1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>Фамилия, имя, отчество представителя ___________________________________________</w:t>
      </w:r>
    </w:p>
    <w:p w:rsidR="00EB4A31" w:rsidRPr="00BB7FAF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>Дата и № протокола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B7FAF">
        <w:rPr>
          <w:rFonts w:ascii="Times New Roman" w:hAnsi="Times New Roman" w:cs="Times New Roman"/>
          <w:sz w:val="24"/>
          <w:szCs w:val="24"/>
        </w:rPr>
        <w:t>общего собрания</w:t>
      </w:r>
    </w:p>
    <w:p w:rsidR="00EB4A31" w:rsidRPr="00BB7FAF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z w:val="24"/>
          <w:szCs w:val="24"/>
        </w:rPr>
      </w:pPr>
      <w:r w:rsidRPr="00BB7FAF">
        <w:rPr>
          <w:rFonts w:ascii="Times New Roman" w:hAnsi="Times New Roman" w:cs="Times New Roman"/>
          <w:sz w:val="24"/>
          <w:szCs w:val="24"/>
        </w:rPr>
        <w:t xml:space="preserve">собственников помещений </w:t>
      </w:r>
    </w:p>
    <w:p w:rsidR="00EB4A31" w:rsidRPr="001C34D1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z w:val="24"/>
          <w:szCs w:val="24"/>
        </w:rPr>
      </w:pPr>
      <w:r w:rsidRPr="00BB7FAF">
        <w:rPr>
          <w:rFonts w:ascii="Times New Roman" w:hAnsi="Times New Roman" w:cs="Times New Roman"/>
          <w:sz w:val="24"/>
          <w:szCs w:val="24"/>
        </w:rPr>
        <w:t>в многоквартирном доме</w:t>
      </w:r>
      <w:r w:rsidRPr="001C34D1">
        <w:rPr>
          <w:rFonts w:ascii="Times New Roman" w:hAnsi="Times New Roman" w:cs="Times New Roman"/>
          <w:sz w:val="24"/>
          <w:szCs w:val="24"/>
        </w:rPr>
        <w:t xml:space="preserve">  ______________________________________________________</w:t>
      </w:r>
    </w:p>
    <w:p w:rsidR="00EB4A31" w:rsidRPr="001C34D1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pacing w:val="-3"/>
          <w:sz w:val="24"/>
          <w:szCs w:val="24"/>
        </w:rPr>
      </w:pPr>
    </w:p>
    <w:p w:rsidR="00EB4A31" w:rsidRPr="001C34D1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pacing w:val="-3"/>
          <w:sz w:val="24"/>
          <w:szCs w:val="24"/>
        </w:rPr>
      </w:pPr>
      <w:r w:rsidRPr="001C34D1">
        <w:rPr>
          <w:rFonts w:ascii="Times New Roman" w:hAnsi="Times New Roman" w:cs="Times New Roman"/>
          <w:spacing w:val="-3"/>
          <w:sz w:val="24"/>
          <w:szCs w:val="24"/>
        </w:rPr>
        <w:t>Адрес места жительства ________________________________________________________</w:t>
      </w:r>
    </w:p>
    <w:p w:rsidR="00EB4A31" w:rsidRPr="001C34D1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pacing w:val="-3"/>
          <w:sz w:val="24"/>
          <w:szCs w:val="24"/>
        </w:rPr>
      </w:pPr>
    </w:p>
    <w:p w:rsidR="00EB4A31" w:rsidRPr="001C34D1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>Личная подпись и дата  _______________________________________________________</w:t>
      </w:r>
    </w:p>
    <w:p w:rsidR="00EB4A31" w:rsidRPr="001C34D1" w:rsidRDefault="00EB4A31" w:rsidP="00E92A4D">
      <w:pPr>
        <w:spacing w:after="0" w:line="240" w:lineRule="auto"/>
        <w:ind w:left="120" w:right="-2"/>
        <w:rPr>
          <w:rFonts w:ascii="Times New Roman" w:hAnsi="Times New Roman" w:cs="Times New Roman"/>
          <w:sz w:val="24"/>
          <w:szCs w:val="24"/>
        </w:rPr>
      </w:pPr>
    </w:p>
    <w:p w:rsidR="00EB4A31" w:rsidRPr="001C34D1" w:rsidRDefault="00EB4A31" w:rsidP="00E92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 xml:space="preserve">Даю согласие на обработку моих персональных данных в целях рассмотрения предложений о включении дворовой территории в муниципальную программу «Формирование </w:t>
      </w:r>
      <w:r>
        <w:rPr>
          <w:rFonts w:ascii="Times New Roman" w:hAnsi="Times New Roman" w:cs="Times New Roman"/>
          <w:sz w:val="24"/>
          <w:szCs w:val="24"/>
        </w:rPr>
        <w:t>комфортной</w:t>
      </w:r>
      <w:r w:rsidRPr="001C34D1">
        <w:rPr>
          <w:rFonts w:ascii="Times New Roman" w:hAnsi="Times New Roman" w:cs="Times New Roman"/>
          <w:sz w:val="24"/>
          <w:szCs w:val="24"/>
        </w:rPr>
        <w:t xml:space="preserve">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4D1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Лопатинский сельсовет Лопатинского района Пензенской области</w:t>
      </w:r>
      <w:r w:rsidRPr="001C34D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4D1">
        <w:rPr>
          <w:rFonts w:ascii="Times New Roman" w:hAnsi="Times New Roman" w:cs="Times New Roman"/>
          <w:sz w:val="24"/>
          <w:szCs w:val="24"/>
        </w:rPr>
        <w:t>в соответствии с действующим законодательством.</w:t>
      </w:r>
    </w:p>
    <w:p w:rsidR="00EB4A31" w:rsidRDefault="00EB4A31" w:rsidP="00E92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 xml:space="preserve">Персональные данные, в отношении которых дается настоящее согласие, включают данные, указанные в настоящих предложениях. Действия с персональными данными включают в себя: обработку (сбор, систематизацию, накопление, хранение, уточнение, обновление, изменение), использование, распространение, обеспечение, блокирование, уничтожение. Обработка персональных данных: автоматизация с использованием средств вычислительной техники, без использования средств автоматизации. Согласие действует с момента подачи данных предложений о включении дворовой территории в муниципальную программу «Формирование </w:t>
      </w:r>
      <w:r>
        <w:rPr>
          <w:rFonts w:ascii="Times New Roman" w:hAnsi="Times New Roman" w:cs="Times New Roman"/>
          <w:sz w:val="24"/>
          <w:szCs w:val="24"/>
        </w:rPr>
        <w:t>комфортной</w:t>
      </w:r>
      <w:r w:rsidRPr="001C34D1">
        <w:rPr>
          <w:rFonts w:ascii="Times New Roman" w:hAnsi="Times New Roman" w:cs="Times New Roman"/>
          <w:sz w:val="24"/>
          <w:szCs w:val="24"/>
        </w:rPr>
        <w:t xml:space="preserve"> городской среды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 xml:space="preserve">Лопатинский сельсовет Лопатинского района Пензенской области </w:t>
      </w:r>
      <w:r w:rsidRPr="001C34D1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4D1">
        <w:rPr>
          <w:rFonts w:ascii="Times New Roman" w:hAnsi="Times New Roman" w:cs="Times New Roman"/>
          <w:sz w:val="24"/>
          <w:szCs w:val="24"/>
        </w:rPr>
        <w:t>до моего письменного отзыва данного согласия.</w:t>
      </w:r>
    </w:p>
    <w:p w:rsidR="00EB4A31" w:rsidRDefault="00EB4A31" w:rsidP="00E92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A31" w:rsidRPr="001C34D1" w:rsidRDefault="00EB4A31" w:rsidP="00E92A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4A31" w:rsidRPr="001C34D1" w:rsidRDefault="00EB4A31" w:rsidP="00E92A4D">
      <w:pPr>
        <w:jc w:val="both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>Личная подпись дата _____________________________________________________________________________</w:t>
      </w:r>
    </w:p>
    <w:p w:rsidR="00EB4A31" w:rsidRDefault="00EB4A31" w:rsidP="00E92A4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4A31" w:rsidRDefault="00EB4A31" w:rsidP="00E92A4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4A31" w:rsidRDefault="00EB4A31" w:rsidP="00E92A4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4A31" w:rsidRDefault="00EB4A31" w:rsidP="00E92A4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4A31" w:rsidRPr="001C34D1" w:rsidRDefault="00EB4A31" w:rsidP="00E92A4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4A31" w:rsidRPr="001C34D1" w:rsidRDefault="00EB4A31" w:rsidP="00E92A4D">
      <w:pPr>
        <w:jc w:val="right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 xml:space="preserve">Приложение № 2         </w:t>
      </w:r>
    </w:p>
    <w:p w:rsidR="00EB4A31" w:rsidRPr="001C34D1" w:rsidRDefault="00EB4A31" w:rsidP="00E9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>к Порядку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4D1">
        <w:rPr>
          <w:rFonts w:ascii="Times New Roman" w:hAnsi="Times New Roman" w:cs="Times New Roman"/>
          <w:sz w:val="24"/>
          <w:szCs w:val="24"/>
        </w:rPr>
        <w:t xml:space="preserve">представления, рассмотрения и оценки </w:t>
      </w:r>
    </w:p>
    <w:p w:rsidR="00EB4A31" w:rsidRPr="001C34D1" w:rsidRDefault="00EB4A31" w:rsidP="00E9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 xml:space="preserve">предложений заинтересованных лиц о включении </w:t>
      </w:r>
    </w:p>
    <w:p w:rsidR="00EB4A31" w:rsidRPr="001C34D1" w:rsidRDefault="00EB4A31" w:rsidP="00E9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 xml:space="preserve">дворовой территории в муниципальную программу </w:t>
      </w:r>
    </w:p>
    <w:p w:rsidR="00EB4A31" w:rsidRPr="001C34D1" w:rsidRDefault="00EB4A31" w:rsidP="00E9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 xml:space="preserve">«Формирование </w:t>
      </w:r>
      <w:r>
        <w:rPr>
          <w:rFonts w:ascii="Times New Roman" w:hAnsi="Times New Roman" w:cs="Times New Roman"/>
          <w:sz w:val="24"/>
          <w:szCs w:val="24"/>
        </w:rPr>
        <w:t>комфортной</w:t>
      </w:r>
      <w:r w:rsidRPr="001C34D1">
        <w:rPr>
          <w:rFonts w:ascii="Times New Roman" w:hAnsi="Times New Roman" w:cs="Times New Roman"/>
          <w:sz w:val="24"/>
          <w:szCs w:val="24"/>
        </w:rPr>
        <w:t xml:space="preserve"> городской среды</w:t>
      </w:r>
    </w:p>
    <w:p w:rsidR="00EB4A31" w:rsidRPr="001C34D1" w:rsidRDefault="00EB4A31" w:rsidP="00E9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 xml:space="preserve"> на территории  муниципального образования </w:t>
      </w:r>
    </w:p>
    <w:p w:rsidR="00EB4A31" w:rsidRPr="001C34D1" w:rsidRDefault="00EB4A31" w:rsidP="00E92A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Лопатинский сельсовет Лопатинского района Пензенской области </w:t>
      </w:r>
      <w:r w:rsidRPr="001C34D1">
        <w:rPr>
          <w:rFonts w:ascii="Times New Roman" w:hAnsi="Times New Roman" w:cs="Times New Roman"/>
          <w:sz w:val="24"/>
          <w:szCs w:val="24"/>
        </w:rPr>
        <w:t>»</w:t>
      </w:r>
    </w:p>
    <w:p w:rsidR="00EB4A31" w:rsidRPr="001C34D1" w:rsidRDefault="00EB4A31" w:rsidP="00E92A4D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B4A31" w:rsidRPr="008301C6" w:rsidRDefault="00EB4A31" w:rsidP="00E92A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01C6">
        <w:rPr>
          <w:rFonts w:ascii="Times New Roman" w:hAnsi="Times New Roman" w:cs="Times New Roman"/>
          <w:b/>
          <w:bCs/>
          <w:sz w:val="24"/>
          <w:szCs w:val="24"/>
        </w:rPr>
        <w:t xml:space="preserve">Протокол № </w:t>
      </w:r>
    </w:p>
    <w:p w:rsidR="00EB4A31" w:rsidRPr="008301C6" w:rsidRDefault="00EB4A31" w:rsidP="00E92A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01C6">
        <w:rPr>
          <w:rFonts w:ascii="Times New Roman" w:hAnsi="Times New Roman" w:cs="Times New Roman"/>
          <w:b/>
          <w:bCs/>
          <w:sz w:val="24"/>
          <w:szCs w:val="24"/>
        </w:rPr>
        <w:t xml:space="preserve">внеочередного общего собрания собственников помещений в многоквартирном доме, расположенном по адресу: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с.Лопатино, Лопатинского района Пензенской области </w:t>
      </w:r>
      <w:r w:rsidRPr="008301C6">
        <w:rPr>
          <w:rFonts w:ascii="Times New Roman" w:hAnsi="Times New Roman" w:cs="Times New Roman"/>
          <w:b/>
          <w:bCs/>
          <w:sz w:val="24"/>
          <w:szCs w:val="24"/>
        </w:rPr>
        <w:t xml:space="preserve"> ул. _________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__________________</w:t>
      </w:r>
      <w:r w:rsidRPr="008301C6">
        <w:rPr>
          <w:rFonts w:ascii="Times New Roman" w:hAnsi="Times New Roman" w:cs="Times New Roman"/>
          <w:b/>
          <w:bCs/>
          <w:sz w:val="24"/>
          <w:szCs w:val="24"/>
        </w:rPr>
        <w:t>__,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№ ____</w:t>
      </w:r>
      <w:r w:rsidRPr="008301C6">
        <w:rPr>
          <w:rFonts w:ascii="Times New Roman" w:hAnsi="Times New Roman" w:cs="Times New Roman"/>
          <w:b/>
          <w:bCs/>
          <w:sz w:val="24"/>
          <w:szCs w:val="24"/>
        </w:rPr>
        <w:t xml:space="preserve"> проводимого</w:t>
      </w:r>
    </w:p>
    <w:p w:rsidR="00EB4A31" w:rsidRPr="008301C6" w:rsidRDefault="00EB4A31" w:rsidP="00E92A4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01C6">
        <w:rPr>
          <w:rFonts w:ascii="Times New Roman" w:hAnsi="Times New Roman" w:cs="Times New Roman"/>
          <w:b/>
          <w:bCs/>
          <w:sz w:val="24"/>
          <w:szCs w:val="24"/>
        </w:rPr>
        <w:t xml:space="preserve"> в форме очно-заочного голосования</w:t>
      </w:r>
    </w:p>
    <w:p w:rsidR="00EB4A31" w:rsidRPr="008301C6" w:rsidRDefault="00EB4A31" w:rsidP="00E92A4D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с.Лопатино </w:t>
      </w:r>
      <w:r w:rsidRPr="008301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8301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301C6">
        <w:rPr>
          <w:rFonts w:ascii="Times New Roman" w:hAnsi="Times New Roman" w:cs="Times New Roman"/>
          <w:sz w:val="24"/>
          <w:szCs w:val="24"/>
        </w:rPr>
        <w:t xml:space="preserve">  «__» _____201_ г.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Место проведения: </w:t>
      </w:r>
      <w:r>
        <w:rPr>
          <w:rFonts w:ascii="Times New Roman" w:hAnsi="Times New Roman" w:cs="Times New Roman"/>
          <w:sz w:val="24"/>
          <w:szCs w:val="24"/>
        </w:rPr>
        <w:t xml:space="preserve">с.Лопатино Лопатинского района </w:t>
      </w:r>
      <w:r w:rsidRPr="008301C6">
        <w:rPr>
          <w:rFonts w:ascii="Times New Roman" w:hAnsi="Times New Roman" w:cs="Times New Roman"/>
          <w:sz w:val="24"/>
          <w:szCs w:val="24"/>
        </w:rPr>
        <w:t>, ул. ____________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Форма проведения общего собрания – очно-заочная.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Очная часть собрания состоялась </w:t>
      </w:r>
      <w:r w:rsidRPr="008301C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301C6">
        <w:rPr>
          <w:rFonts w:ascii="Times New Roman" w:hAnsi="Times New Roman" w:cs="Times New Roman"/>
          <w:sz w:val="24"/>
          <w:szCs w:val="24"/>
        </w:rPr>
        <w:t xml:space="preserve">______» _____ 201_ года в __ ч. __ мин в(во) _________________________ 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>(указать место)</w:t>
      </w:r>
      <w:r w:rsidRPr="008301C6">
        <w:rPr>
          <w:rFonts w:ascii="Times New Roman" w:hAnsi="Times New Roman" w:cs="Times New Roman"/>
          <w:sz w:val="24"/>
          <w:szCs w:val="24"/>
        </w:rPr>
        <w:t xml:space="preserve"> по адресу: </w:t>
      </w:r>
      <w:r>
        <w:rPr>
          <w:rFonts w:ascii="Times New Roman" w:hAnsi="Times New Roman" w:cs="Times New Roman"/>
          <w:sz w:val="24"/>
          <w:szCs w:val="24"/>
        </w:rPr>
        <w:t>с.Лопатино Лопатинского района</w:t>
      </w:r>
      <w:r w:rsidRPr="008301C6">
        <w:rPr>
          <w:rFonts w:ascii="Times New Roman" w:hAnsi="Times New Roman" w:cs="Times New Roman"/>
          <w:sz w:val="24"/>
          <w:szCs w:val="24"/>
        </w:rPr>
        <w:t>, ул. ______________</w:t>
      </w:r>
      <w:r>
        <w:rPr>
          <w:rFonts w:ascii="Times New Roman" w:hAnsi="Times New Roman" w:cs="Times New Roman"/>
          <w:sz w:val="24"/>
          <w:szCs w:val="24"/>
        </w:rPr>
        <w:t xml:space="preserve"> № _____</w:t>
      </w:r>
      <w:r w:rsidRPr="008301C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Заочная часть собрания состоялась в период с «__» ______ 201_ г. по «___» ______ 201_ г. с ____ ч. __ мин. до __ час. __ мин. 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Срок окончания приема оформленных письменных решений собственников«__» ______ 201_г. в __ ч. __ мин.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Дата и место подсчета голосов «___» ______ 201_ г., </w:t>
      </w:r>
      <w:r>
        <w:rPr>
          <w:rFonts w:ascii="Times New Roman" w:hAnsi="Times New Roman" w:cs="Times New Roman"/>
          <w:sz w:val="24"/>
          <w:szCs w:val="24"/>
        </w:rPr>
        <w:t xml:space="preserve">с.Лопатино Лопатинского района </w:t>
      </w:r>
      <w:r w:rsidRPr="008301C6">
        <w:rPr>
          <w:rFonts w:ascii="Times New Roman" w:hAnsi="Times New Roman" w:cs="Times New Roman"/>
          <w:sz w:val="24"/>
          <w:szCs w:val="24"/>
        </w:rPr>
        <w:t xml:space="preserve"> ________________, ул.________________.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Инициаторы проведения общего собрания собственников помещений – собственники помещений 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>(Ф.И.О. №, №, № помещений и реквизиты документа, подтверждающего право собственности на указанные помещения).</w:t>
      </w:r>
    </w:p>
    <w:p w:rsidR="00EB4A31" w:rsidRPr="008301C6" w:rsidRDefault="00EB4A31" w:rsidP="00E92A4D">
      <w:pPr>
        <w:ind w:firstLine="284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Лица, приглашенные для участия в общем собрании собственников помещений:</w:t>
      </w:r>
    </w:p>
    <w:p w:rsidR="00EB4A31" w:rsidRPr="008301C6" w:rsidRDefault="00EB4A31" w:rsidP="00E92A4D">
      <w:pPr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i/>
          <w:iCs/>
          <w:sz w:val="24"/>
          <w:szCs w:val="24"/>
        </w:rPr>
        <w:t>(для ФЛ)_</w:t>
      </w:r>
      <w:r w:rsidRPr="008301C6">
        <w:rPr>
          <w:rFonts w:ascii="Times New Roman" w:hAnsi="Times New Roman" w:cs="Times New Roman"/>
          <w:sz w:val="24"/>
          <w:szCs w:val="24"/>
        </w:rPr>
        <w:t>_____________________(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>Ф.И.О., лица/представителя, реквизиты документа, удостоверяющего полномочия представителя, цель участия)</w:t>
      </w:r>
    </w:p>
    <w:p w:rsidR="00EB4A31" w:rsidRPr="008301C6" w:rsidRDefault="00EB4A31" w:rsidP="00E92A4D">
      <w:pPr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i/>
          <w:iCs/>
          <w:sz w:val="24"/>
          <w:szCs w:val="24"/>
        </w:rPr>
        <w:t>(дляЮЛ)__________________________(Наименование, ЕГРН ЮЛ, Ф.И.О. представителя ЮЛ, реквизиты документа, удостоверяющего полномочия представителя, цель участия).</w:t>
      </w:r>
    </w:p>
    <w:p w:rsidR="00EB4A31" w:rsidRPr="008301C6" w:rsidRDefault="00EB4A31" w:rsidP="00E92A4D">
      <w:pPr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Место (адрес) хранения протокола №   от </w:t>
      </w:r>
      <w:r w:rsidRPr="008301C6">
        <w:rPr>
          <w:rFonts w:ascii="Times New Roman" w:hAnsi="Times New Roman" w:cs="Times New Roman"/>
          <w:b/>
          <w:bCs/>
          <w:sz w:val="24"/>
          <w:szCs w:val="24"/>
        </w:rPr>
        <w:t>«</w:t>
      </w:r>
      <w:r w:rsidRPr="008301C6">
        <w:rPr>
          <w:rFonts w:ascii="Times New Roman" w:hAnsi="Times New Roman" w:cs="Times New Roman"/>
          <w:sz w:val="24"/>
          <w:szCs w:val="24"/>
        </w:rPr>
        <w:t>______» _____ 201_ г. и решений собственников помещений в МКД _______________________________________________</w:t>
      </w:r>
    </w:p>
    <w:p w:rsidR="00EB4A31" w:rsidRPr="008301C6" w:rsidRDefault="00EB4A31" w:rsidP="00E92A4D">
      <w:pPr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i/>
          <w:iCs/>
          <w:sz w:val="24"/>
          <w:szCs w:val="24"/>
        </w:rPr>
        <w:t>(указать место (адрес))</w:t>
      </w:r>
    </w:p>
    <w:p w:rsidR="00EB4A31" w:rsidRPr="008301C6" w:rsidRDefault="00EB4A31" w:rsidP="00E92A4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301C6">
        <w:rPr>
          <w:rFonts w:ascii="Times New Roman" w:hAnsi="Times New Roman" w:cs="Times New Roman"/>
          <w:sz w:val="24"/>
          <w:szCs w:val="24"/>
        </w:rPr>
        <w:t xml:space="preserve">На дату проведения собрания установлено, что в доме по адресу </w:t>
      </w:r>
      <w:r>
        <w:rPr>
          <w:rFonts w:ascii="Times New Roman" w:hAnsi="Times New Roman" w:cs="Times New Roman"/>
          <w:sz w:val="24"/>
          <w:szCs w:val="24"/>
        </w:rPr>
        <w:t>с.Лопатино Лопатинского района</w:t>
      </w:r>
      <w:r w:rsidRPr="008301C6">
        <w:rPr>
          <w:rFonts w:ascii="Times New Roman" w:hAnsi="Times New Roman" w:cs="Times New Roman"/>
          <w:sz w:val="24"/>
          <w:szCs w:val="24"/>
        </w:rPr>
        <w:t>, ул. _______________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Pr="008301C6">
        <w:rPr>
          <w:rFonts w:ascii="Times New Roman" w:hAnsi="Times New Roman" w:cs="Times New Roman"/>
          <w:sz w:val="24"/>
          <w:szCs w:val="24"/>
        </w:rPr>
        <w:t>,  собственники владеют ____________ кв.м всех жилых и нежилых помещений в доме, что составляет 100% голосов.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В соответствии с частью 3 статьи 45 Жилищного кодекса Российской Федерации: Общее собрание собственников помещений в многоквартирном доме правомочно (имеет кворум), если в нем приняли участие собственники помещений в данном доме или их представители, обладающие более чем пятьюдесятью процентами голосов от общего числа голосов. </w:t>
      </w:r>
    </w:p>
    <w:p w:rsidR="00EB4A31" w:rsidRPr="0019631C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В общем собрании собственников помещений в многоквартирном доме по адресу </w:t>
      </w:r>
      <w:r>
        <w:rPr>
          <w:rFonts w:ascii="Times New Roman" w:hAnsi="Times New Roman" w:cs="Times New Roman"/>
          <w:sz w:val="24"/>
          <w:szCs w:val="24"/>
        </w:rPr>
        <w:t>с.Лопатино Лопатинского района</w:t>
      </w:r>
      <w:r w:rsidRPr="008301C6">
        <w:rPr>
          <w:rFonts w:ascii="Times New Roman" w:hAnsi="Times New Roman" w:cs="Times New Roman"/>
          <w:sz w:val="24"/>
          <w:szCs w:val="24"/>
        </w:rPr>
        <w:t>, ул. _________________, приняли участие собственники и их представители в количестве _______ человек (согласно листам регистрации собственников помещений в многоквартирном доме – Приложение № 5 к настоящему протоколу), владеющие ________кв. м жилых и нежилых помещений в доме, что составляет ________% голосов. Кворум имеется. Общее собрание собственников правомочно принимать решения по вопросам повестки дня общего собрания.</w:t>
      </w:r>
    </w:p>
    <w:p w:rsidR="00EB4A31" w:rsidRPr="008301C6" w:rsidRDefault="00EB4A31" w:rsidP="00E92A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301C6">
        <w:rPr>
          <w:rFonts w:ascii="Times New Roman" w:hAnsi="Times New Roman" w:cs="Times New Roman"/>
          <w:b/>
          <w:bCs/>
          <w:sz w:val="24"/>
          <w:szCs w:val="24"/>
        </w:rPr>
        <w:t>Повестка дня общего собрания собственников помещений:</w:t>
      </w:r>
    </w:p>
    <w:p w:rsidR="00EB4A31" w:rsidRPr="001C34D1" w:rsidRDefault="00EB4A31" w:rsidP="00E92A4D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color w:val="000000"/>
          <w:sz w:val="24"/>
          <w:szCs w:val="24"/>
        </w:rPr>
        <w:t>Выбор председателя общего собрания собственников помещений.</w:t>
      </w:r>
    </w:p>
    <w:p w:rsidR="00EB4A31" w:rsidRPr="001C34D1" w:rsidRDefault="00EB4A31" w:rsidP="00E92A4D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color w:val="000000"/>
          <w:sz w:val="24"/>
          <w:szCs w:val="24"/>
        </w:rPr>
        <w:t>Выбор секретаря общего собрания собственников помещений.</w:t>
      </w:r>
    </w:p>
    <w:p w:rsidR="00EB4A31" w:rsidRPr="001C34D1" w:rsidRDefault="00EB4A31" w:rsidP="00E92A4D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>Утверждение состава счетной комиссии в количестве трех человек.</w:t>
      </w:r>
    </w:p>
    <w:p w:rsidR="00EB4A31" w:rsidRPr="008301C6" w:rsidRDefault="00EB4A31" w:rsidP="00E92A4D">
      <w:pPr>
        <w:pStyle w:val="1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Принятие решения о </w:t>
      </w:r>
      <w:r w:rsidRPr="001C34D1">
        <w:rPr>
          <w:rFonts w:ascii="Times New Roman" w:hAnsi="Times New Roman" w:cs="Times New Roman"/>
          <w:sz w:val="24"/>
          <w:szCs w:val="24"/>
        </w:rPr>
        <w:t xml:space="preserve"> включении дворовой территории в муниципальную программу «Формирование </w:t>
      </w:r>
      <w:r>
        <w:rPr>
          <w:rFonts w:ascii="Times New Roman" w:hAnsi="Times New Roman" w:cs="Times New Roman"/>
          <w:sz w:val="24"/>
          <w:szCs w:val="24"/>
        </w:rPr>
        <w:t>комфортной</w:t>
      </w:r>
      <w:r w:rsidRPr="001C34D1">
        <w:rPr>
          <w:rFonts w:ascii="Times New Roman" w:hAnsi="Times New Roman" w:cs="Times New Roman"/>
          <w:sz w:val="24"/>
          <w:szCs w:val="24"/>
        </w:rPr>
        <w:t xml:space="preserve"> городской среды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C34D1">
        <w:rPr>
          <w:rFonts w:ascii="Times New Roman" w:hAnsi="Times New Roman" w:cs="Times New Roman"/>
          <w:sz w:val="24"/>
          <w:szCs w:val="24"/>
        </w:rPr>
        <w:t xml:space="preserve">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Лопатинский сельсовет Лопатинского района Пензенской области</w:t>
      </w:r>
      <w:r w:rsidRPr="001C34D1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8-2024 годы</w:t>
      </w:r>
      <w:r w:rsidRPr="001C34D1">
        <w:rPr>
          <w:rFonts w:ascii="Times New Roman" w:hAnsi="Times New Roman" w:cs="Times New Roman"/>
          <w:sz w:val="24"/>
          <w:szCs w:val="24"/>
        </w:rPr>
        <w:t>»</w:t>
      </w:r>
      <w:r w:rsidRPr="008301C6">
        <w:rPr>
          <w:rFonts w:ascii="Times New Roman" w:hAnsi="Times New Roman" w:cs="Times New Roman"/>
          <w:sz w:val="24"/>
          <w:szCs w:val="24"/>
        </w:rPr>
        <w:t>.</w:t>
      </w:r>
    </w:p>
    <w:p w:rsidR="00EB4A31" w:rsidRPr="001C34D1" w:rsidRDefault="00EB4A31" w:rsidP="00E92A4D">
      <w:pPr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C34D1">
        <w:rPr>
          <w:rFonts w:ascii="Times New Roman" w:hAnsi="Times New Roman" w:cs="Times New Roman"/>
          <w:sz w:val="24"/>
          <w:szCs w:val="24"/>
        </w:rPr>
        <w:t xml:space="preserve">Определение места хранения протокола и решений </w:t>
      </w:r>
      <w:r w:rsidRPr="001C34D1">
        <w:rPr>
          <w:rFonts w:ascii="Times New Roman" w:hAnsi="Times New Roman" w:cs="Times New Roman"/>
          <w:color w:val="000000"/>
          <w:sz w:val="24"/>
          <w:szCs w:val="24"/>
        </w:rPr>
        <w:t>общего собрания собственников помещений.</w:t>
      </w:r>
    </w:p>
    <w:p w:rsidR="00EB4A31" w:rsidRPr="008301C6" w:rsidRDefault="00EB4A31" w:rsidP="00E92A4D">
      <w:pPr>
        <w:pStyle w:val="1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По первому вопросу: Выбор председателя общего собрания собственников помещений.</w:t>
      </w: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Слушали: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 xml:space="preserve"> (Ф.И.О. выступающего, краткое содержание выступления).</w:t>
      </w: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Предложили: Избрать председателем общего собрания собственников помещений _____________________________________________________________________________.</w:t>
      </w:r>
    </w:p>
    <w:p w:rsidR="00EB4A31" w:rsidRPr="008301C6" w:rsidRDefault="00EB4A31" w:rsidP="00E92A4D">
      <w:pPr>
        <w:pStyle w:val="1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Pr="008301C6" w:rsidRDefault="00EB4A31" w:rsidP="00E92A4D">
      <w:pPr>
        <w:pStyle w:val="1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Принято решение: избрать председателем общего собрания </w:t>
      </w:r>
      <w:r w:rsidRPr="008301C6">
        <w:rPr>
          <w:rFonts w:ascii="Times New Roman" w:hAnsi="Times New Roman" w:cs="Times New Roman"/>
          <w:color w:val="000000"/>
          <w:sz w:val="24"/>
          <w:szCs w:val="24"/>
        </w:rPr>
        <w:t>собственников помещений -</w:t>
      </w:r>
      <w:r w:rsidRPr="008301C6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____________________________________________________________________________.</w:t>
      </w: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B4A31" w:rsidRPr="008301C6" w:rsidRDefault="00EB4A31" w:rsidP="00E92A4D">
      <w:pPr>
        <w:pStyle w:val="1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По второму вопросу: Выбор секретаря общего собрания собственников помещений.</w:t>
      </w: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Слушали: 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>(Ф.И.О. выступающего, краткое содержание выступления).</w:t>
      </w: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Предложили: Избрать секретарем общего собрания собственников помещений _____________________________________________________________________________.</w:t>
      </w: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Pr="008301C6" w:rsidRDefault="00EB4A31" w:rsidP="00E92A4D">
      <w:pPr>
        <w:pStyle w:val="1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Принято решение: избрать секретарем общего собрания собственников помещений -_____________________________________________________________________________.</w:t>
      </w:r>
    </w:p>
    <w:p w:rsidR="00EB4A31" w:rsidRPr="008301C6" w:rsidRDefault="00EB4A31" w:rsidP="00E92A4D">
      <w:pPr>
        <w:pStyle w:val="1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По третьему вопросу: Утверждение состава счетной комиссии в количестве трех человек.</w:t>
      </w: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Слушали: 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>(Ф.И.О. выступающего, краткое содержание выступления).</w:t>
      </w: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Предложили: Избрать счетную комиссию в составе трех человек и голосовать за ее состав в целом.</w:t>
      </w:r>
    </w:p>
    <w:p w:rsidR="00EB4A31" w:rsidRPr="008301C6" w:rsidRDefault="00EB4A31" w:rsidP="00E92A4D">
      <w:pPr>
        <w:pStyle w:val="1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Предложенный состав счетной комиссии:</w:t>
      </w:r>
    </w:p>
    <w:p w:rsidR="00EB4A31" w:rsidRPr="008301C6" w:rsidRDefault="00EB4A31" w:rsidP="00E92A4D">
      <w:pPr>
        <w:pStyle w:val="1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- 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 xml:space="preserve">_____________________________(Ф.И.О.); </w:t>
      </w:r>
    </w:p>
    <w:p w:rsidR="00EB4A31" w:rsidRPr="008301C6" w:rsidRDefault="00EB4A31" w:rsidP="00E92A4D">
      <w:pPr>
        <w:pStyle w:val="1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i/>
          <w:iCs/>
          <w:sz w:val="24"/>
          <w:szCs w:val="24"/>
        </w:rPr>
        <w:t>- _____________________________(Ф.И.О.);</w:t>
      </w:r>
    </w:p>
    <w:p w:rsidR="00EB4A31" w:rsidRPr="0019631C" w:rsidRDefault="00EB4A31" w:rsidP="00E92A4D">
      <w:pPr>
        <w:pStyle w:val="1"/>
        <w:ind w:left="-142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i/>
          <w:iCs/>
          <w:sz w:val="24"/>
          <w:szCs w:val="24"/>
        </w:rPr>
        <w:t>- ______</w:t>
      </w:r>
      <w:r>
        <w:rPr>
          <w:rFonts w:ascii="Times New Roman" w:hAnsi="Times New Roman" w:cs="Times New Roman"/>
          <w:i/>
          <w:iCs/>
          <w:sz w:val="24"/>
          <w:szCs w:val="24"/>
        </w:rPr>
        <w:t>_______________________(Ф.И.О.)</w:t>
      </w:r>
    </w:p>
    <w:p w:rsidR="00EB4A31" w:rsidRDefault="00EB4A31" w:rsidP="00E92A4D">
      <w:pPr>
        <w:pStyle w:val="1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</w:p>
    <w:p w:rsidR="00EB4A31" w:rsidRDefault="00EB4A31" w:rsidP="00E92A4D">
      <w:pPr>
        <w:pStyle w:val="1"/>
        <w:ind w:left="-142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 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Pr="003F6D09" w:rsidRDefault="00EB4A31" w:rsidP="00E92A4D">
      <w:pPr>
        <w:rPr>
          <w:rFonts w:ascii="Times New Roman" w:hAnsi="Times New Roman" w:cs="Times New Roman"/>
          <w:sz w:val="24"/>
          <w:szCs w:val="24"/>
        </w:rPr>
      </w:pPr>
    </w:p>
    <w:p w:rsidR="00EB4A31" w:rsidRPr="008301C6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Принято решение: избрать счетную комиссию в предложенном составе.</w:t>
      </w:r>
    </w:p>
    <w:p w:rsidR="00EB4A31" w:rsidRPr="008301C6" w:rsidRDefault="00EB4A31" w:rsidP="00E92A4D">
      <w:pPr>
        <w:pStyle w:val="1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По четвертому вопросу:  Принятие решения </w:t>
      </w:r>
      <w:r w:rsidRPr="001C34D1">
        <w:rPr>
          <w:rFonts w:ascii="Times New Roman" w:hAnsi="Times New Roman" w:cs="Times New Roman"/>
          <w:sz w:val="24"/>
          <w:szCs w:val="24"/>
        </w:rPr>
        <w:t xml:space="preserve">о включении дворовой территории в муниципальную программу «Формирование </w:t>
      </w:r>
      <w:r>
        <w:rPr>
          <w:rFonts w:ascii="Times New Roman" w:hAnsi="Times New Roman" w:cs="Times New Roman"/>
          <w:sz w:val="24"/>
          <w:szCs w:val="24"/>
        </w:rPr>
        <w:t>комфортной</w:t>
      </w:r>
      <w:r w:rsidRPr="001C34D1">
        <w:rPr>
          <w:rFonts w:ascii="Times New Roman" w:hAnsi="Times New Roman" w:cs="Times New Roman"/>
          <w:sz w:val="24"/>
          <w:szCs w:val="24"/>
        </w:rPr>
        <w:t xml:space="preserve"> городской среды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Лопатинский сельсовет Лопатинского района Пензенской области</w:t>
      </w:r>
      <w:r w:rsidRPr="001C34D1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8-2024 годы</w:t>
      </w:r>
      <w:r w:rsidRPr="001C34D1">
        <w:rPr>
          <w:rFonts w:ascii="Times New Roman" w:hAnsi="Times New Roman" w:cs="Times New Roman"/>
          <w:sz w:val="24"/>
          <w:szCs w:val="24"/>
        </w:rPr>
        <w:t>»</w:t>
      </w:r>
      <w:r w:rsidRPr="008301C6">
        <w:rPr>
          <w:rFonts w:ascii="Times New Roman" w:hAnsi="Times New Roman" w:cs="Times New Roman"/>
          <w:sz w:val="24"/>
          <w:szCs w:val="24"/>
        </w:rPr>
        <w:t>.</w:t>
      </w:r>
    </w:p>
    <w:p w:rsidR="00EB4A31" w:rsidRPr="008301C6" w:rsidRDefault="00EB4A31" w:rsidP="00E92A4D">
      <w:pPr>
        <w:tabs>
          <w:tab w:val="left" w:pos="284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Слушали: 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>(Ф.И.О. выступающего, краткое содержание выступления).</w:t>
      </w:r>
    </w:p>
    <w:p w:rsidR="00EB4A31" w:rsidRPr="008301C6" w:rsidRDefault="00EB4A31" w:rsidP="00E92A4D">
      <w:pPr>
        <w:tabs>
          <w:tab w:val="left" w:pos="284"/>
          <w:tab w:val="left" w:pos="426"/>
        </w:tabs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Предложили: Принять решение о</w:t>
      </w:r>
      <w:r w:rsidRPr="001C34D1">
        <w:rPr>
          <w:rFonts w:ascii="Times New Roman" w:hAnsi="Times New Roman" w:cs="Times New Roman"/>
          <w:sz w:val="24"/>
          <w:szCs w:val="24"/>
        </w:rPr>
        <w:t xml:space="preserve"> включении дворовой территории в муниципальную программу «Формирования </w:t>
      </w:r>
      <w:r>
        <w:rPr>
          <w:rFonts w:ascii="Times New Roman" w:hAnsi="Times New Roman" w:cs="Times New Roman"/>
          <w:sz w:val="24"/>
          <w:szCs w:val="24"/>
        </w:rPr>
        <w:t>комфортной</w:t>
      </w:r>
      <w:r w:rsidRPr="001C34D1">
        <w:rPr>
          <w:rFonts w:ascii="Times New Roman" w:hAnsi="Times New Roman" w:cs="Times New Roman"/>
          <w:sz w:val="24"/>
          <w:szCs w:val="24"/>
        </w:rPr>
        <w:t xml:space="preserve"> городской среды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Лопатинский сельсовет Лопатинского района Пензенской области</w:t>
      </w:r>
      <w:r w:rsidRPr="001C34D1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8-2024 годы</w:t>
      </w:r>
      <w:r w:rsidRPr="001C34D1">
        <w:rPr>
          <w:rFonts w:ascii="Times New Roman" w:hAnsi="Times New Roman" w:cs="Times New Roman"/>
          <w:sz w:val="24"/>
          <w:szCs w:val="24"/>
        </w:rPr>
        <w:t>»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Pr="008301C6" w:rsidRDefault="00EB4A31" w:rsidP="00E92A4D">
      <w:pPr>
        <w:pStyle w:val="1"/>
        <w:ind w:left="360" w:firstLine="284"/>
        <w:jc w:val="center"/>
        <w:rPr>
          <w:rFonts w:ascii="Times New Roman" w:hAnsi="Times New Roman" w:cs="Times New Roman"/>
          <w:sz w:val="24"/>
          <w:szCs w:val="24"/>
        </w:rPr>
      </w:pPr>
    </w:p>
    <w:p w:rsidR="00EB4A31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Принято решение:</w:t>
      </w:r>
      <w:r w:rsidRPr="001C34D1">
        <w:rPr>
          <w:rFonts w:ascii="Times New Roman" w:hAnsi="Times New Roman" w:cs="Times New Roman"/>
          <w:sz w:val="24"/>
          <w:szCs w:val="24"/>
        </w:rPr>
        <w:t xml:space="preserve"> включить дворовую территорию в муниципальную программу «Формирование </w:t>
      </w:r>
      <w:r>
        <w:rPr>
          <w:rFonts w:ascii="Times New Roman" w:hAnsi="Times New Roman" w:cs="Times New Roman"/>
          <w:sz w:val="24"/>
          <w:szCs w:val="24"/>
        </w:rPr>
        <w:t>комфортной</w:t>
      </w:r>
      <w:r w:rsidRPr="001C34D1">
        <w:rPr>
          <w:rFonts w:ascii="Times New Roman" w:hAnsi="Times New Roman" w:cs="Times New Roman"/>
          <w:sz w:val="24"/>
          <w:szCs w:val="24"/>
        </w:rPr>
        <w:t xml:space="preserve"> городской среды на территории муниципального образования </w:t>
      </w:r>
      <w:r>
        <w:rPr>
          <w:rFonts w:ascii="Times New Roman" w:hAnsi="Times New Roman" w:cs="Times New Roman"/>
          <w:sz w:val="24"/>
          <w:szCs w:val="24"/>
        </w:rPr>
        <w:t>Лопатинский сельсовет Лопатинского района Пензенской области</w:t>
      </w:r>
      <w:r w:rsidRPr="001C34D1">
        <w:rPr>
          <w:rFonts w:ascii="Times New Roman" w:hAnsi="Times New Roman" w:cs="Times New Roman"/>
          <w:sz w:val="24"/>
          <w:szCs w:val="24"/>
        </w:rPr>
        <w:t xml:space="preserve"> на 201</w:t>
      </w:r>
      <w:r>
        <w:rPr>
          <w:rFonts w:ascii="Times New Roman" w:hAnsi="Times New Roman" w:cs="Times New Roman"/>
          <w:sz w:val="24"/>
          <w:szCs w:val="24"/>
        </w:rPr>
        <w:t>8-2024 годы</w:t>
      </w:r>
      <w:r w:rsidRPr="001C34D1">
        <w:rPr>
          <w:rFonts w:ascii="Times New Roman" w:hAnsi="Times New Roman" w:cs="Times New Roman"/>
          <w:sz w:val="24"/>
          <w:szCs w:val="24"/>
        </w:rPr>
        <w:t>»</w:t>
      </w:r>
      <w:r w:rsidRPr="008301C6">
        <w:rPr>
          <w:rFonts w:ascii="Times New Roman" w:hAnsi="Times New Roman" w:cs="Times New Roman"/>
          <w:sz w:val="24"/>
          <w:szCs w:val="24"/>
        </w:rPr>
        <w:t>.</w:t>
      </w:r>
    </w:p>
    <w:p w:rsidR="00EB4A31" w:rsidRDefault="00EB4A31" w:rsidP="00E92A4D">
      <w:pPr>
        <w:pStyle w:val="NormalWeb"/>
        <w:jc w:val="both"/>
        <w:rPr>
          <w:color w:val="000000"/>
        </w:rPr>
      </w:pPr>
      <w:r>
        <w:t xml:space="preserve">- Предложили: Утвердить </w:t>
      </w:r>
      <w:r w:rsidRPr="00510FD2">
        <w:rPr>
          <w:color w:val="000000"/>
        </w:rPr>
        <w:t>перечень работ по благоустройству дворовой территории, сформированный исходя из минимального п</w:t>
      </w:r>
      <w:r>
        <w:rPr>
          <w:color w:val="000000"/>
        </w:rPr>
        <w:t>еречня работ по благоустройству.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Default="00EB4A31" w:rsidP="00E92A4D">
      <w:pPr>
        <w:pStyle w:val="NormalWeb"/>
        <w:jc w:val="both"/>
        <w:rPr>
          <w:color w:val="000000"/>
        </w:rPr>
      </w:pPr>
      <w:r>
        <w:rPr>
          <w:color w:val="000000"/>
        </w:rPr>
        <w:t xml:space="preserve">Принято решение: </w:t>
      </w:r>
      <w:r>
        <w:t xml:space="preserve">Утвердить </w:t>
      </w:r>
      <w:r w:rsidRPr="00510FD2">
        <w:rPr>
          <w:color w:val="000000"/>
        </w:rPr>
        <w:t>перечень работ по благоустройству дворовой территории, сформированный исходя из минимального п</w:t>
      </w:r>
      <w:r>
        <w:rPr>
          <w:color w:val="000000"/>
        </w:rPr>
        <w:t>еречня работ по благоустройству.</w:t>
      </w:r>
    </w:p>
    <w:p w:rsidR="00EB4A31" w:rsidRPr="0019631C" w:rsidRDefault="00EB4A31" w:rsidP="00E92A4D">
      <w:pPr>
        <w:pStyle w:val="NormalWeb"/>
        <w:jc w:val="both"/>
        <w:rPr>
          <w:color w:val="000000"/>
        </w:rPr>
      </w:pPr>
      <w:r>
        <w:rPr>
          <w:color w:val="000000"/>
        </w:rPr>
        <w:t xml:space="preserve">- Предложили: Утвердить </w:t>
      </w:r>
      <w:r w:rsidRPr="00510FD2">
        <w:rPr>
          <w:color w:val="000000"/>
        </w:rPr>
        <w:t>перечень работ по благоустройству дворовой территории, сформированный исходя из дополнительного перечня работ по благоустройству</w:t>
      </w:r>
      <w:r>
        <w:rPr>
          <w:color w:val="000000"/>
        </w:rPr>
        <w:t>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Default="00EB4A31" w:rsidP="00E92A4D">
      <w:pPr>
        <w:pStyle w:val="NormalWeb"/>
        <w:jc w:val="both"/>
        <w:rPr>
          <w:color w:val="000000"/>
        </w:rPr>
      </w:pPr>
      <w:r>
        <w:rPr>
          <w:color w:val="000000"/>
        </w:rPr>
        <w:t xml:space="preserve">Принято решение: Утвердить </w:t>
      </w:r>
      <w:r w:rsidRPr="00510FD2">
        <w:rPr>
          <w:color w:val="000000"/>
        </w:rPr>
        <w:t>перечень работ по благоустройству дворовой территории, сформированный исходя из дополнительного перечня работ по благоустройству</w:t>
      </w:r>
      <w:r>
        <w:rPr>
          <w:color w:val="000000"/>
        </w:rPr>
        <w:t>.</w:t>
      </w:r>
    </w:p>
    <w:p w:rsidR="00EB4A31" w:rsidRDefault="00EB4A31" w:rsidP="00E92A4D">
      <w:pPr>
        <w:pStyle w:val="NormalWeb"/>
        <w:jc w:val="both"/>
        <w:rPr>
          <w:color w:val="000000"/>
        </w:rPr>
      </w:pPr>
      <w:r>
        <w:rPr>
          <w:color w:val="000000"/>
        </w:rPr>
        <w:t>- Предложили: Утвердить форму и долю</w:t>
      </w:r>
      <w:r w:rsidRPr="00510FD2">
        <w:rPr>
          <w:color w:val="000000"/>
        </w:rPr>
        <w:t xml:space="preserve"> финансового и (или) трудового участия заинтересованных лиц в реализации мероприятий по благ</w:t>
      </w:r>
      <w:r>
        <w:rPr>
          <w:color w:val="000000"/>
        </w:rPr>
        <w:t>оустройству дворовой территории.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Default="00EB4A31" w:rsidP="00E92A4D">
      <w:pPr>
        <w:pStyle w:val="NormalWeb"/>
        <w:jc w:val="both"/>
        <w:rPr>
          <w:color w:val="000000"/>
        </w:rPr>
      </w:pPr>
      <w:r>
        <w:rPr>
          <w:color w:val="000000"/>
        </w:rPr>
        <w:t>Принято решение: Утвердить форму</w:t>
      </w:r>
      <w:r w:rsidRPr="00510FD2">
        <w:rPr>
          <w:color w:val="000000"/>
        </w:rPr>
        <w:t xml:space="preserve"> и доля финансового и (или) трудового участия заинтересованных лиц в реализации мероприятий по благ</w:t>
      </w:r>
      <w:r>
        <w:rPr>
          <w:color w:val="000000"/>
        </w:rPr>
        <w:t>оустройству дворовой территории.</w:t>
      </w:r>
    </w:p>
    <w:p w:rsidR="00EB4A31" w:rsidRDefault="00EB4A31" w:rsidP="00E92A4D">
      <w:pPr>
        <w:pStyle w:val="NormalWeb"/>
        <w:jc w:val="both"/>
        <w:rPr>
          <w:color w:val="000000"/>
        </w:rPr>
      </w:pPr>
      <w:r>
        <w:rPr>
          <w:color w:val="000000"/>
        </w:rPr>
        <w:t xml:space="preserve">- Предложили: Принять </w:t>
      </w:r>
      <w:r w:rsidRPr="00510FD2">
        <w:rPr>
          <w:color w:val="000000"/>
        </w:rPr>
        <w:t>условие о включении/невключении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законодательства Российской Федерации.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 w:firstLine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Pr="00B341B4" w:rsidRDefault="00EB4A31" w:rsidP="00E92A4D">
      <w:pPr>
        <w:pStyle w:val="NormalWeb"/>
        <w:jc w:val="both"/>
        <w:rPr>
          <w:color w:val="000000"/>
        </w:rPr>
      </w:pPr>
      <w:r>
        <w:rPr>
          <w:color w:val="000000"/>
        </w:rPr>
        <w:t xml:space="preserve">Принято решение: Принять </w:t>
      </w:r>
      <w:r w:rsidRPr="00510FD2">
        <w:rPr>
          <w:color w:val="000000"/>
        </w:rPr>
        <w:t>условие о включении/невключении в состав общего имущества в многоквартирном доме оборудования, иных материальных объектов, установленных на дворовой территории в результате реализации мероприятий по ее благоустройству в целях осуществления последующего содержания указанных объектов в соответствии с требованиями законо</w:t>
      </w:r>
      <w:r>
        <w:rPr>
          <w:color w:val="000000"/>
        </w:rPr>
        <w:t>дательства Российской Федерации</w:t>
      </w:r>
    </w:p>
    <w:p w:rsidR="00EB4A31" w:rsidRPr="008301C6" w:rsidRDefault="00EB4A31" w:rsidP="00E92A4D">
      <w:pPr>
        <w:pStyle w:val="1"/>
        <w:numPr>
          <w:ilvl w:val="0"/>
          <w:numId w:val="2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По пятому вопросу: Определение места хранения протокола и решений общего собрания собственников помещений.</w:t>
      </w:r>
    </w:p>
    <w:p w:rsidR="00EB4A31" w:rsidRPr="0019631C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Слушали: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 xml:space="preserve"> (Ф.И.О. выступающего, краткое содержание выступления).</w:t>
      </w:r>
    </w:p>
    <w:p w:rsidR="00EB4A31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Предложили: Определить в качестве места хранения протокола и решений общего собрания собственников помещений _________________________________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i/>
          <w:iCs/>
          <w:sz w:val="24"/>
          <w:szCs w:val="24"/>
        </w:rPr>
        <w:t>(указать место).</w:t>
      </w:r>
    </w:p>
    <w:p w:rsidR="00EB4A31" w:rsidRPr="008301C6" w:rsidRDefault="00EB4A31" w:rsidP="00E92A4D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Проголосовали:</w:t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312"/>
        <w:gridCol w:w="1877"/>
        <w:gridCol w:w="1313"/>
        <w:gridCol w:w="1878"/>
        <w:gridCol w:w="1313"/>
        <w:gridCol w:w="1878"/>
      </w:tblGrid>
      <w:tr w:rsidR="00EB4A31" w:rsidRPr="008301C6">
        <w:tc>
          <w:tcPr>
            <w:tcW w:w="34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«За»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«Против»</w:t>
            </w:r>
          </w:p>
        </w:tc>
        <w:tc>
          <w:tcPr>
            <w:tcW w:w="3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«Воздержались»</w:t>
            </w:r>
          </w:p>
        </w:tc>
      </w:tr>
      <w:tr w:rsidR="00EB4A31" w:rsidRPr="008301C6">
        <w:trPr>
          <w:trHeight w:val="601"/>
        </w:trPr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Количество голосов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C34D1">
              <w:rPr>
                <w:rFonts w:ascii="Times New Roman" w:hAnsi="Times New Roman" w:cs="Times New Roman"/>
                <w:sz w:val="24"/>
                <w:szCs w:val="24"/>
              </w:rPr>
              <w:t>% от числа проголосовавших</w:t>
            </w:r>
          </w:p>
        </w:tc>
      </w:tr>
      <w:tr w:rsidR="00EB4A31" w:rsidRPr="008301C6">
        <w:tc>
          <w:tcPr>
            <w:tcW w:w="1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4A31" w:rsidRPr="001C34D1" w:rsidRDefault="00EB4A31" w:rsidP="00970E28">
            <w:pPr>
              <w:pStyle w:val="1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B4A31" w:rsidRDefault="00EB4A31" w:rsidP="00E92A4D">
      <w:pPr>
        <w:pStyle w:val="1"/>
        <w:ind w:left="0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8301C6">
        <w:rPr>
          <w:rFonts w:ascii="Times New Roman" w:hAnsi="Times New Roman" w:cs="Times New Roman"/>
          <w:sz w:val="24"/>
          <w:szCs w:val="24"/>
        </w:rPr>
        <w:t xml:space="preserve">Принято решение: определить в качестве места хранения протокола и решений общего собрания собственников помещений 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>_______________________________________</w:t>
      </w:r>
    </w:p>
    <w:p w:rsidR="00EB4A31" w:rsidRPr="003F6D09" w:rsidRDefault="00EB4A31" w:rsidP="00E92A4D">
      <w:pPr>
        <w:pStyle w:val="1"/>
        <w:ind w:left="0" w:firstLine="284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8301C6">
        <w:rPr>
          <w:rFonts w:ascii="Times New Roman" w:hAnsi="Times New Roman" w:cs="Times New Roman"/>
          <w:i/>
          <w:iCs/>
          <w:sz w:val="24"/>
          <w:szCs w:val="24"/>
        </w:rPr>
        <w:t>(указать место).</w:t>
      </w:r>
    </w:p>
    <w:p w:rsidR="00EB4A31" w:rsidRPr="008301C6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301C6">
        <w:rPr>
          <w:rFonts w:ascii="Times New Roman" w:hAnsi="Times New Roman" w:cs="Times New Roman"/>
          <w:b/>
          <w:bCs/>
          <w:sz w:val="24"/>
          <w:szCs w:val="24"/>
        </w:rPr>
        <w:t>Приложение:</w:t>
      </w:r>
    </w:p>
    <w:p w:rsidR="00EB4A31" w:rsidRPr="008301C6" w:rsidRDefault="00EB4A31" w:rsidP="00E92A4D">
      <w:pPr>
        <w:pStyle w:val="1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Реестр собственников помещений многоквартирного дома  на __л., в 1 экз. </w:t>
      </w:r>
    </w:p>
    <w:p w:rsidR="00EB4A31" w:rsidRPr="008301C6" w:rsidRDefault="00EB4A31" w:rsidP="00E92A4D">
      <w:pPr>
        <w:pStyle w:val="1"/>
        <w:numPr>
          <w:ilvl w:val="0"/>
          <w:numId w:val="3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Сообщение о проведении внеочередного общего собрания собственников помещений в многоквартирном доме на __ л., в 1 экз.</w:t>
      </w:r>
    </w:p>
    <w:p w:rsidR="00EB4A31" w:rsidRPr="008301C6" w:rsidRDefault="00EB4A31" w:rsidP="00E92A4D">
      <w:pPr>
        <w:pStyle w:val="1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Реестр вручения собственникам помещений в многоквартирном доме сообщений о проведении внеочередного общего собрания собственников помещений в многоквартирном доме на __ л., в 1 экз. </w:t>
      </w:r>
      <w:r w:rsidRPr="008301C6">
        <w:rPr>
          <w:rFonts w:ascii="Times New Roman" w:hAnsi="Times New Roman" w:cs="Times New Roman"/>
          <w:i/>
          <w:iCs/>
          <w:sz w:val="24"/>
          <w:szCs w:val="24"/>
        </w:rPr>
        <w:t>(если иной способ уведомления не установлен решением)</w:t>
      </w:r>
    </w:p>
    <w:p w:rsidR="00EB4A31" w:rsidRPr="008301C6" w:rsidRDefault="00EB4A31" w:rsidP="00E92A4D">
      <w:pPr>
        <w:pStyle w:val="1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Документ, подтверждающий </w:t>
      </w:r>
      <w:r w:rsidRPr="008301C6">
        <w:rPr>
          <w:rFonts w:ascii="Times New Roman" w:eastAsia="MS Mincho" w:hAnsi="Times New Roman" w:cs="Times New Roman"/>
          <w:noProof/>
          <w:sz w:val="24"/>
          <w:szCs w:val="24"/>
          <w:lang w:eastAsia="ja-JP"/>
        </w:rPr>
        <w:t xml:space="preserve">извещение собственников </w:t>
      </w:r>
      <w:r w:rsidRPr="008301C6">
        <w:rPr>
          <w:rFonts w:ascii="Times New Roman" w:hAnsi="Times New Roman" w:cs="Times New Roman"/>
          <w:sz w:val="24"/>
          <w:szCs w:val="24"/>
        </w:rPr>
        <w:t>о проведении внеочередного общего собрания собственников помещений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301C6">
        <w:rPr>
          <w:rFonts w:ascii="Times New Roman" w:hAnsi="Times New Roman" w:cs="Times New Roman"/>
          <w:sz w:val="24"/>
          <w:szCs w:val="24"/>
        </w:rPr>
        <w:t xml:space="preserve">в многоквартирном доме </w:t>
      </w:r>
      <w:r w:rsidRPr="008301C6">
        <w:rPr>
          <w:rFonts w:ascii="Times New Roman" w:eastAsia="MS Mincho" w:hAnsi="Times New Roman" w:cs="Times New Roman"/>
          <w:noProof/>
          <w:sz w:val="24"/>
          <w:szCs w:val="24"/>
          <w:lang w:eastAsia="ja-JP"/>
        </w:rPr>
        <w:t>не позднее чем за 10 дней до даты его проведения посредством размещения сообщений в местах, доступных для ознакомления всеми собственниками помещений на _ л., в 1 экз.</w:t>
      </w:r>
    </w:p>
    <w:p w:rsidR="00EB4A31" w:rsidRPr="008301C6" w:rsidRDefault="00EB4A31" w:rsidP="00E92A4D">
      <w:pPr>
        <w:pStyle w:val="1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Листы регистрации собственников помещений в многоквартирном доме, присутствующих на общем собрании на __ л., в 1 экз.</w:t>
      </w:r>
    </w:p>
    <w:p w:rsidR="00EB4A31" w:rsidRPr="008301C6" w:rsidRDefault="00EB4A31" w:rsidP="00E92A4D">
      <w:pPr>
        <w:pStyle w:val="1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Доверенности (копии) представителей собственников помещений в многоквартирном доме   на __ л., в 1 экз.</w:t>
      </w:r>
    </w:p>
    <w:p w:rsidR="00EB4A31" w:rsidRDefault="00EB4A31" w:rsidP="00E92A4D">
      <w:pPr>
        <w:pStyle w:val="1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Решения собственников помещений в многоквартирном доме на __ л.,1 в экз.</w:t>
      </w:r>
    </w:p>
    <w:p w:rsidR="00EB4A31" w:rsidRPr="003F6D09" w:rsidRDefault="00EB4A31" w:rsidP="00E92A4D">
      <w:pPr>
        <w:pStyle w:val="1"/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EB4A31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B4A31" w:rsidRPr="008301C6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Председатель общего собрания   _________________________(Ф.И.О.)  _________</w:t>
      </w:r>
    </w:p>
    <w:p w:rsidR="00EB4A31" w:rsidRPr="0019631C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 w:rsidRPr="0019631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</w:t>
      </w:r>
      <w:r w:rsidRPr="0019631C">
        <w:rPr>
          <w:rFonts w:ascii="Times New Roman" w:hAnsi="Times New Roman" w:cs="Times New Roman"/>
          <w:sz w:val="16"/>
          <w:szCs w:val="16"/>
        </w:rPr>
        <w:t xml:space="preserve">   (подпись)                                    (дата)</w:t>
      </w:r>
    </w:p>
    <w:p w:rsidR="00EB4A31" w:rsidRPr="0019631C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</w:p>
    <w:p w:rsidR="00EB4A31" w:rsidRPr="008301C6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Секретарь общего собрания          _________________________(Ф.И.О.)  _________</w:t>
      </w:r>
    </w:p>
    <w:p w:rsidR="00EB4A31" w:rsidRPr="0019631C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 w:rsidRPr="0019631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19631C">
        <w:rPr>
          <w:rFonts w:ascii="Times New Roman" w:hAnsi="Times New Roman" w:cs="Times New Roman"/>
          <w:sz w:val="16"/>
          <w:szCs w:val="16"/>
        </w:rPr>
        <w:t>(подпись)                                    (дата)</w:t>
      </w:r>
    </w:p>
    <w:p w:rsidR="00EB4A31" w:rsidRPr="0019631C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</w:t>
      </w:r>
    </w:p>
    <w:p w:rsidR="00EB4A31" w:rsidRPr="008301C6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>Члены счетной комиссии:               ________________________(Ф.И.О.)  _________</w:t>
      </w:r>
    </w:p>
    <w:p w:rsidR="00EB4A31" w:rsidRPr="0019631C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 w:rsidRPr="0019631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</w:t>
      </w:r>
      <w:r w:rsidRPr="0019631C">
        <w:rPr>
          <w:rFonts w:ascii="Times New Roman" w:hAnsi="Times New Roman" w:cs="Times New Roman"/>
          <w:sz w:val="16"/>
          <w:szCs w:val="16"/>
        </w:rPr>
        <w:t xml:space="preserve">   (подпись)                                    (дата)</w:t>
      </w:r>
    </w:p>
    <w:p w:rsidR="00EB4A31" w:rsidRPr="008301C6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B4A31" w:rsidRPr="008301C6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________________________(Ф.И.О.)  _________</w:t>
      </w:r>
    </w:p>
    <w:p w:rsidR="00EB4A31" w:rsidRPr="0019631C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16"/>
          <w:szCs w:val="16"/>
        </w:rPr>
      </w:pPr>
      <w:r w:rsidRPr="0019631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</w:t>
      </w:r>
      <w:r w:rsidRPr="0019631C">
        <w:rPr>
          <w:rFonts w:ascii="Times New Roman" w:hAnsi="Times New Roman" w:cs="Times New Roman"/>
          <w:sz w:val="16"/>
          <w:szCs w:val="16"/>
        </w:rPr>
        <w:t xml:space="preserve">  (подпись)                                    (дата)</w:t>
      </w:r>
    </w:p>
    <w:p w:rsidR="00EB4A31" w:rsidRPr="008301C6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EB4A31" w:rsidRPr="008301C6" w:rsidRDefault="00EB4A31" w:rsidP="00E92A4D">
      <w:pPr>
        <w:pStyle w:val="1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8301C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_______________________(Ф.И.О.)   _________</w:t>
      </w:r>
    </w:p>
    <w:p w:rsidR="00EB4A31" w:rsidRDefault="00EB4A31" w:rsidP="00E92A4D">
      <w:pPr>
        <w:rPr>
          <w:rFonts w:ascii="Times New Roman" w:hAnsi="Times New Roman" w:cs="Times New Roman"/>
          <w:sz w:val="16"/>
          <w:szCs w:val="16"/>
        </w:rPr>
      </w:pPr>
      <w:r w:rsidRPr="0019631C"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</w:t>
      </w: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</w:t>
      </w:r>
      <w:r w:rsidRPr="0019631C">
        <w:rPr>
          <w:rFonts w:ascii="Times New Roman" w:hAnsi="Times New Roman" w:cs="Times New Roman"/>
          <w:sz w:val="16"/>
          <w:szCs w:val="16"/>
        </w:rPr>
        <w:t xml:space="preserve">  (подпись)                                       (дата)</w:t>
      </w:r>
    </w:p>
    <w:p w:rsidR="00EB4A31" w:rsidRDefault="00EB4A31" w:rsidP="00E92A4D">
      <w:pPr>
        <w:rPr>
          <w:rFonts w:ascii="Times New Roman" w:hAnsi="Times New Roman" w:cs="Times New Roman"/>
          <w:sz w:val="16"/>
          <w:szCs w:val="16"/>
        </w:rPr>
      </w:pPr>
    </w:p>
    <w:sectPr w:rsidR="00EB4A31" w:rsidSect="00386E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Mincho">
    <w:altName w:val="?l?r ??Ѓfc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583BC6"/>
    <w:multiLevelType w:val="hybridMultilevel"/>
    <w:tmpl w:val="EDF4617C"/>
    <w:lvl w:ilvl="0" w:tplc="6C0C6AB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4196B1E"/>
    <w:multiLevelType w:val="hybridMultilevel"/>
    <w:tmpl w:val="973EB6D0"/>
    <w:lvl w:ilvl="0" w:tplc="F0769BD6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F692B0D"/>
    <w:multiLevelType w:val="hybridMultilevel"/>
    <w:tmpl w:val="235C0C4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92A4D"/>
    <w:rsid w:val="00015A67"/>
    <w:rsid w:val="00032F52"/>
    <w:rsid w:val="000918C1"/>
    <w:rsid w:val="0019631C"/>
    <w:rsid w:val="001C34D1"/>
    <w:rsid w:val="002A3193"/>
    <w:rsid w:val="00321369"/>
    <w:rsid w:val="00386EA4"/>
    <w:rsid w:val="003F6D09"/>
    <w:rsid w:val="0050319B"/>
    <w:rsid w:val="00503340"/>
    <w:rsid w:val="00510FD2"/>
    <w:rsid w:val="005A2103"/>
    <w:rsid w:val="005B28F8"/>
    <w:rsid w:val="008301C6"/>
    <w:rsid w:val="00863C32"/>
    <w:rsid w:val="00881966"/>
    <w:rsid w:val="0093592F"/>
    <w:rsid w:val="00970E28"/>
    <w:rsid w:val="00B341B4"/>
    <w:rsid w:val="00BB7FAF"/>
    <w:rsid w:val="00D62651"/>
    <w:rsid w:val="00D63F3F"/>
    <w:rsid w:val="00E00BCE"/>
    <w:rsid w:val="00E92A4D"/>
    <w:rsid w:val="00EB4A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A4D"/>
    <w:pPr>
      <w:spacing w:after="200" w:line="276" w:lineRule="auto"/>
    </w:pPr>
    <w:rPr>
      <w:rFonts w:eastAsia="Times New Roman"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Абзац списка1"/>
    <w:basedOn w:val="Normal"/>
    <w:uiPriority w:val="99"/>
    <w:rsid w:val="00E92A4D"/>
    <w:pPr>
      <w:ind w:left="720"/>
    </w:pPr>
  </w:style>
  <w:style w:type="paragraph" w:styleId="NormalWeb">
    <w:name w:val="Normal (Web)"/>
    <w:basedOn w:val="Normal"/>
    <w:uiPriority w:val="99"/>
    <w:rsid w:val="00E92A4D"/>
    <w:pPr>
      <w:spacing w:before="100" w:beforeAutospacing="1" w:after="100" w:afterAutospacing="1" w:line="240" w:lineRule="auto"/>
    </w:pPr>
    <w:rPr>
      <w:rFonts w:eastAsia="Calibri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7</Pages>
  <Words>2112</Words>
  <Characters>12041</Characters>
  <Application>Microsoft Office Outlook</Application>
  <DocSecurity>0</DocSecurity>
  <Lines>0</Lines>
  <Paragraphs>0</Paragraphs>
  <ScaleCrop>false</ScaleCrop>
  <Company>Администрация Лопатинского сельсовета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Маргарита</cp:lastModifiedBy>
  <cp:revision>3</cp:revision>
  <dcterms:created xsi:type="dcterms:W3CDTF">2020-05-26T12:34:00Z</dcterms:created>
  <dcterms:modified xsi:type="dcterms:W3CDTF">2020-08-05T05:32:00Z</dcterms:modified>
</cp:coreProperties>
</file>